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69BBD98B" w:rsidR="0099427E" w:rsidRDefault="00203D1A" w:rsidP="0099427E">
      <w:pPr>
        <w:pStyle w:val="Title"/>
      </w:pPr>
      <w:r>
        <w:t>Introduction</w:t>
      </w:r>
    </w:p>
    <w:p w14:paraId="72A72788" w14:textId="77777777" w:rsidR="00203D1A" w:rsidRPr="00FD1438" w:rsidRDefault="00203D1A">
      <w:pPr>
        <w:pStyle w:val="ListParagraph"/>
        <w:numPr>
          <w:ilvl w:val="0"/>
          <w:numId w:val="2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Uses</w:t>
      </w:r>
    </w:p>
    <w:p w14:paraId="11A487E4" w14:textId="77777777" w:rsidR="00203D1A" w:rsidRPr="00FD1438" w:rsidRDefault="00203D1A">
      <w:pPr>
        <w:numPr>
          <w:ilvl w:val="0"/>
          <w:numId w:val="1"/>
        </w:numPr>
        <w:spacing w:after="0" w:line="264" w:lineRule="auto"/>
        <w:rPr>
          <w:rFonts w:cstheme="minorHAnsi"/>
          <w:sz w:val="24"/>
          <w:szCs w:val="24"/>
        </w:rPr>
      </w:pPr>
    </w:p>
    <w:p w14:paraId="6FFDF67D" w14:textId="77777777" w:rsidR="00203D1A" w:rsidRPr="00FD1438" w:rsidRDefault="00203D1A">
      <w:pPr>
        <w:numPr>
          <w:ilvl w:val="0"/>
          <w:numId w:val="1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Survey skills are used by the construction trades to:</w:t>
      </w:r>
    </w:p>
    <w:p w14:paraId="7CE6103E" w14:textId="77777777" w:rsidR="00203D1A" w:rsidRPr="00FD1438" w:rsidRDefault="00203D1A">
      <w:pPr>
        <w:numPr>
          <w:ilvl w:val="1"/>
          <w:numId w:val="6"/>
        </w:numPr>
        <w:spacing w:after="0" w:line="264" w:lineRule="auto"/>
        <w:rPr>
          <w:rFonts w:cstheme="minorHAnsi"/>
          <w:sz w:val="24"/>
          <w:szCs w:val="24"/>
        </w:rPr>
      </w:pPr>
    </w:p>
    <w:p w14:paraId="210A1E06" w14:textId="77777777" w:rsidR="00203D1A" w:rsidRPr="00FD1438" w:rsidRDefault="00203D1A">
      <w:pPr>
        <w:numPr>
          <w:ilvl w:val="1"/>
          <w:numId w:val="6"/>
        </w:numPr>
        <w:spacing w:after="0" w:line="264" w:lineRule="auto"/>
        <w:rPr>
          <w:rFonts w:cstheme="minorHAnsi"/>
          <w:sz w:val="24"/>
          <w:szCs w:val="24"/>
        </w:rPr>
      </w:pPr>
    </w:p>
    <w:p w14:paraId="1C2E9DA1" w14:textId="77777777" w:rsidR="00203D1A" w:rsidRPr="00FD1438" w:rsidRDefault="00203D1A">
      <w:pPr>
        <w:numPr>
          <w:ilvl w:val="1"/>
          <w:numId w:val="6"/>
        </w:numPr>
        <w:spacing w:after="0" w:line="264" w:lineRule="auto"/>
        <w:rPr>
          <w:rFonts w:cstheme="minorHAnsi"/>
          <w:sz w:val="24"/>
          <w:szCs w:val="24"/>
        </w:rPr>
      </w:pPr>
    </w:p>
    <w:p w14:paraId="4361EDF9" w14:textId="77777777" w:rsidR="00203D1A" w:rsidRPr="00FD1438" w:rsidRDefault="00203D1A">
      <w:pPr>
        <w:numPr>
          <w:ilvl w:val="1"/>
          <w:numId w:val="6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Determine the slope (“fall”) for drainage</w:t>
      </w:r>
    </w:p>
    <w:p w14:paraId="1EF3440C" w14:textId="77777777" w:rsidR="00203D1A" w:rsidRPr="00FD1438" w:rsidRDefault="00203D1A">
      <w:pPr>
        <w:numPr>
          <w:ilvl w:val="0"/>
          <w:numId w:val="1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Agriculture also uses these skills for:</w:t>
      </w:r>
    </w:p>
    <w:p w14:paraId="75864AFC" w14:textId="77777777" w:rsidR="00203D1A" w:rsidRPr="00FD1438" w:rsidRDefault="00203D1A">
      <w:pPr>
        <w:numPr>
          <w:ilvl w:val="1"/>
          <w:numId w:val="1"/>
        </w:numPr>
        <w:spacing w:after="0" w:line="264" w:lineRule="auto"/>
        <w:rPr>
          <w:rFonts w:cstheme="minorHAnsi"/>
          <w:sz w:val="24"/>
          <w:szCs w:val="24"/>
        </w:rPr>
      </w:pPr>
    </w:p>
    <w:p w14:paraId="3BF7A274" w14:textId="77777777" w:rsidR="00203D1A" w:rsidRPr="00FD1438" w:rsidRDefault="00203D1A">
      <w:pPr>
        <w:numPr>
          <w:ilvl w:val="1"/>
          <w:numId w:val="1"/>
        </w:numPr>
        <w:spacing w:after="0" w:line="264" w:lineRule="auto"/>
        <w:rPr>
          <w:rFonts w:cstheme="minorHAnsi"/>
          <w:sz w:val="24"/>
          <w:szCs w:val="24"/>
        </w:rPr>
      </w:pPr>
    </w:p>
    <w:p w14:paraId="26200E30" w14:textId="77777777" w:rsidR="00203D1A" w:rsidRPr="00FD1438" w:rsidRDefault="00203D1A">
      <w:pPr>
        <w:numPr>
          <w:ilvl w:val="1"/>
          <w:numId w:val="1"/>
        </w:numPr>
        <w:spacing w:after="0" w:line="264" w:lineRule="auto"/>
        <w:rPr>
          <w:rFonts w:cstheme="minorHAnsi"/>
          <w:sz w:val="24"/>
          <w:szCs w:val="24"/>
        </w:rPr>
      </w:pPr>
    </w:p>
    <w:p w14:paraId="36CD1D4E" w14:textId="77777777" w:rsidR="00203D1A" w:rsidRPr="00FD1438" w:rsidRDefault="00203D1A">
      <w:pPr>
        <w:numPr>
          <w:ilvl w:val="1"/>
          <w:numId w:val="1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Field area calculations</w:t>
      </w:r>
    </w:p>
    <w:p w14:paraId="75EA1951" w14:textId="77777777" w:rsidR="00203D1A" w:rsidRPr="00FD1438" w:rsidRDefault="00203D1A" w:rsidP="00203D1A">
      <w:pPr>
        <w:spacing w:line="264" w:lineRule="auto"/>
        <w:ind w:left="1440"/>
        <w:rPr>
          <w:rFonts w:cstheme="minorHAnsi"/>
          <w:sz w:val="24"/>
          <w:szCs w:val="24"/>
        </w:rPr>
      </w:pPr>
    </w:p>
    <w:p w14:paraId="30DA2C6B" w14:textId="77777777" w:rsidR="00203D1A" w:rsidRPr="00FD1438" w:rsidRDefault="00203D1A">
      <w:pPr>
        <w:pStyle w:val="ListParagraph"/>
        <w:numPr>
          <w:ilvl w:val="0"/>
          <w:numId w:val="2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Jobs That Use Surveying Skills</w:t>
      </w:r>
    </w:p>
    <w:p w14:paraId="3CE6BF3E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</w:p>
    <w:p w14:paraId="7B43741A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</w:p>
    <w:p w14:paraId="65CA0DB1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Farmers</w:t>
      </w:r>
    </w:p>
    <w:p w14:paraId="137C3012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</w:p>
    <w:p w14:paraId="1E4CE42E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Land levelers</w:t>
      </w:r>
    </w:p>
    <w:p w14:paraId="06DA70B0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</w:p>
    <w:p w14:paraId="0521B75B" w14:textId="77777777" w:rsidR="00203D1A" w:rsidRPr="00FD1438" w:rsidRDefault="00203D1A">
      <w:pPr>
        <w:numPr>
          <w:ilvl w:val="1"/>
          <w:numId w:val="3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Construction Trades</w:t>
      </w:r>
    </w:p>
    <w:p w14:paraId="7983BFFF" w14:textId="77777777" w:rsidR="00203D1A" w:rsidRPr="00FD1438" w:rsidRDefault="00203D1A" w:rsidP="00203D1A">
      <w:pPr>
        <w:spacing w:line="264" w:lineRule="auto"/>
        <w:ind w:left="720"/>
        <w:rPr>
          <w:rFonts w:cstheme="minorHAnsi"/>
          <w:sz w:val="24"/>
          <w:szCs w:val="24"/>
        </w:rPr>
      </w:pPr>
    </w:p>
    <w:p w14:paraId="4E69A4B4" w14:textId="77777777" w:rsidR="00203D1A" w:rsidRPr="00FD1438" w:rsidRDefault="00203D1A">
      <w:pPr>
        <w:numPr>
          <w:ilvl w:val="0"/>
          <w:numId w:val="2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Terms</w:t>
      </w:r>
    </w:p>
    <w:p w14:paraId="45E06C06" w14:textId="77777777" w:rsidR="00203D1A" w:rsidRPr="00FD1438" w:rsidRDefault="00203D1A">
      <w:pPr>
        <w:numPr>
          <w:ilvl w:val="1"/>
          <w:numId w:val="4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Distance – </w:t>
      </w:r>
    </w:p>
    <w:p w14:paraId="4D9D0BD4" w14:textId="77777777" w:rsidR="00203D1A" w:rsidRPr="00FD1438" w:rsidRDefault="00203D1A">
      <w:pPr>
        <w:numPr>
          <w:ilvl w:val="1"/>
          <w:numId w:val="4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Slope – </w:t>
      </w:r>
    </w:p>
    <w:p w14:paraId="1CDBA234" w14:textId="77777777" w:rsidR="00203D1A" w:rsidRPr="00FD1438" w:rsidRDefault="00203D1A">
      <w:pPr>
        <w:numPr>
          <w:ilvl w:val="1"/>
          <w:numId w:val="4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Instrument – </w:t>
      </w:r>
    </w:p>
    <w:p w14:paraId="30EA64BB" w14:textId="77777777" w:rsidR="00203D1A" w:rsidRPr="00FD1438" w:rsidRDefault="00203D1A">
      <w:pPr>
        <w:numPr>
          <w:ilvl w:val="1"/>
          <w:numId w:val="4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Book – </w:t>
      </w:r>
    </w:p>
    <w:p w14:paraId="2B272A7C" w14:textId="77777777" w:rsidR="00203D1A" w:rsidRPr="00FD1438" w:rsidRDefault="00203D1A">
      <w:pPr>
        <w:numPr>
          <w:ilvl w:val="1"/>
          <w:numId w:val="4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Topography – </w:t>
      </w:r>
    </w:p>
    <w:p w14:paraId="189594A4" w14:textId="77777777" w:rsidR="00203D1A" w:rsidRPr="00FD1438" w:rsidRDefault="00203D1A" w:rsidP="00203D1A">
      <w:pPr>
        <w:spacing w:line="264" w:lineRule="auto"/>
        <w:ind w:left="720"/>
        <w:rPr>
          <w:rFonts w:cstheme="minorHAnsi"/>
          <w:sz w:val="24"/>
          <w:szCs w:val="24"/>
        </w:rPr>
      </w:pPr>
    </w:p>
    <w:p w14:paraId="3D7416E5" w14:textId="77777777" w:rsidR="00203D1A" w:rsidRPr="00FD1438" w:rsidRDefault="00203D1A">
      <w:pPr>
        <w:numPr>
          <w:ilvl w:val="0"/>
          <w:numId w:val="2"/>
        </w:numPr>
        <w:spacing w:after="0" w:line="264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Units</w:t>
      </w:r>
    </w:p>
    <w:p w14:paraId="299F1553" w14:textId="77777777" w:rsidR="00203D1A" w:rsidRPr="00FD1438" w:rsidRDefault="00203D1A">
      <w:pPr>
        <w:numPr>
          <w:ilvl w:val="1"/>
          <w:numId w:val="2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Distance – </w:t>
      </w:r>
    </w:p>
    <w:p w14:paraId="5701EB97" w14:textId="77777777" w:rsidR="00203D1A" w:rsidRPr="00FD1438" w:rsidRDefault="00203D1A">
      <w:pPr>
        <w:numPr>
          <w:ilvl w:val="1"/>
          <w:numId w:val="2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Area – </w:t>
      </w:r>
    </w:p>
    <w:p w14:paraId="7FB7E2E8" w14:textId="77777777" w:rsidR="00203D1A" w:rsidRPr="00FD1438" w:rsidRDefault="00203D1A">
      <w:pPr>
        <w:numPr>
          <w:ilvl w:val="1"/>
          <w:numId w:val="2"/>
        </w:numPr>
        <w:spacing w:after="0" w:line="264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Slope</w:t>
      </w:r>
    </w:p>
    <w:p w14:paraId="4C88E36E" w14:textId="77777777" w:rsidR="00203D1A" w:rsidRPr="00FD1438" w:rsidRDefault="00203D1A">
      <w:pPr>
        <w:numPr>
          <w:ilvl w:val="2"/>
          <w:numId w:val="5"/>
        </w:numPr>
        <w:spacing w:after="0" w:line="264" w:lineRule="auto"/>
        <w:ind w:left="1440" w:hanging="360"/>
        <w:rPr>
          <w:rFonts w:cstheme="minorHAnsi"/>
          <w:sz w:val="24"/>
          <w:szCs w:val="24"/>
        </w:rPr>
      </w:pPr>
    </w:p>
    <w:p w14:paraId="3A89C442" w14:textId="77777777" w:rsidR="00203D1A" w:rsidRPr="00FD1438" w:rsidRDefault="00203D1A">
      <w:pPr>
        <w:numPr>
          <w:ilvl w:val="2"/>
          <w:numId w:val="5"/>
        </w:numPr>
        <w:spacing w:after="0" w:line="264" w:lineRule="auto"/>
        <w:ind w:left="1440" w:hanging="360"/>
        <w:rPr>
          <w:rFonts w:cstheme="minorHAnsi"/>
          <w:sz w:val="24"/>
          <w:szCs w:val="24"/>
        </w:rPr>
      </w:pPr>
    </w:p>
    <w:p w14:paraId="523AF4E3" w14:textId="77777777" w:rsidR="00203D1A" w:rsidRPr="00FD1438" w:rsidRDefault="00203D1A">
      <w:pPr>
        <w:numPr>
          <w:ilvl w:val="2"/>
          <w:numId w:val="5"/>
        </w:numPr>
        <w:spacing w:after="0" w:line="264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lastRenderedPageBreak/>
        <w:t>Irrigation uses “percent” which is number of feet of fall per 100’</w:t>
      </w:r>
      <w:r w:rsidRPr="00FD1438">
        <w:rPr>
          <w:rFonts w:cstheme="minorHAnsi"/>
          <w:sz w:val="24"/>
          <w:szCs w:val="24"/>
          <w:highlight w:val="yellow"/>
        </w:rPr>
        <w:t>.   For example, 3% = 3 feet / 100 ft.</w:t>
      </w:r>
    </w:p>
    <w:p w14:paraId="18BE2549" w14:textId="77777777" w:rsidR="003935AA" w:rsidRPr="00FD1438" w:rsidRDefault="003935AA">
      <w:pPr>
        <w:spacing w:after="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br w:type="page"/>
      </w:r>
    </w:p>
    <w:p w14:paraId="7BF63BFC" w14:textId="3ED1FC05" w:rsidR="00203D1A" w:rsidRPr="00FD1438" w:rsidRDefault="00203D1A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lastRenderedPageBreak/>
        <w:t>Activity:</w:t>
      </w:r>
    </w:p>
    <w:p w14:paraId="30683466" w14:textId="77777777" w:rsidR="00203D1A" w:rsidRPr="00FD1438" w:rsidRDefault="00203D1A">
      <w:pPr>
        <w:numPr>
          <w:ilvl w:val="1"/>
          <w:numId w:val="2"/>
        </w:numPr>
        <w:spacing w:after="0" w:line="276" w:lineRule="auto"/>
        <w:ind w:left="72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Select one of the job/career areas listed in part II of this lesson and conduct an internet search to answer the following questions:</w:t>
      </w:r>
    </w:p>
    <w:p w14:paraId="28AEFEA7" w14:textId="58386B16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Give a brief description of the job/career area you selected.</w:t>
      </w:r>
    </w:p>
    <w:p w14:paraId="077113E5" w14:textId="627885A3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44ABB799" w14:textId="245C093E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79DB4279" w14:textId="642E156E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56F90004" w14:textId="7777777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5C6C1F16" w14:textId="24B824F7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Describe some of the most rewarding aspects this job/career offers. Explain other rewarding aspects of this job/career.</w:t>
      </w:r>
    </w:p>
    <w:p w14:paraId="476ED206" w14:textId="0C3E1839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4533F97B" w14:textId="2916A6E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650DB1AD" w14:textId="2BFF04FE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716F5FC2" w14:textId="54EB178F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59F3B213" w14:textId="7777777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3AF187B4" w14:textId="2ED40787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What are the most challenging aspects this job/career offers?</w:t>
      </w:r>
    </w:p>
    <w:p w14:paraId="173197B8" w14:textId="376E93DF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282BA928" w14:textId="233C9F8F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67C20863" w14:textId="7E6FED01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26E43108" w14:textId="094063FD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4E5B95DA" w14:textId="7777777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5EEFCFC4" w14:textId="77777777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What skills and traits would an employee need </w:t>
      </w:r>
      <w:proofErr w:type="gramStart"/>
      <w:r w:rsidRPr="00FD1438">
        <w:rPr>
          <w:rFonts w:cstheme="minorHAnsi"/>
          <w:sz w:val="24"/>
          <w:szCs w:val="24"/>
        </w:rPr>
        <w:t>in order to</w:t>
      </w:r>
      <w:proofErr w:type="gramEnd"/>
      <w:r w:rsidRPr="00FD1438">
        <w:rPr>
          <w:rFonts w:cstheme="minorHAnsi"/>
          <w:sz w:val="24"/>
          <w:szCs w:val="24"/>
        </w:rPr>
        <w:t xml:space="preserve"> be successful in this job/career? Give an example for each of the following categories:</w:t>
      </w:r>
    </w:p>
    <w:p w14:paraId="31028811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Writing </w:t>
      </w:r>
    </w:p>
    <w:p w14:paraId="492AC34D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Communication</w:t>
      </w:r>
    </w:p>
    <w:p w14:paraId="0893339F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Teamwork </w:t>
      </w:r>
    </w:p>
    <w:p w14:paraId="12301BA7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Organization </w:t>
      </w:r>
    </w:p>
    <w:p w14:paraId="5AA194AE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Critical thinking &amp; problem-solving </w:t>
      </w:r>
    </w:p>
    <w:p w14:paraId="03D1CE33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Math skills</w:t>
      </w:r>
    </w:p>
    <w:p w14:paraId="22E03F17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Computer/technology </w:t>
      </w:r>
    </w:p>
    <w:p w14:paraId="0FE1108D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 xml:space="preserve">Time management </w:t>
      </w:r>
    </w:p>
    <w:p w14:paraId="4844B7BB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Competitiveness</w:t>
      </w:r>
    </w:p>
    <w:p w14:paraId="0F4957DB" w14:textId="77777777" w:rsidR="00203D1A" w:rsidRPr="00FD1438" w:rsidRDefault="00203D1A">
      <w:pPr>
        <w:numPr>
          <w:ilvl w:val="3"/>
          <w:numId w:val="2"/>
        </w:numPr>
        <w:spacing w:after="0" w:line="276" w:lineRule="auto"/>
        <w:ind w:left="21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Work ethic</w:t>
      </w:r>
    </w:p>
    <w:p w14:paraId="0BBC14A6" w14:textId="5C43E3D9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What education requirements are needed to enter this job/career field?</w:t>
      </w:r>
    </w:p>
    <w:p w14:paraId="3388DD8A" w14:textId="0DA8A0BE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192B636E" w14:textId="6C404619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78CE2C02" w14:textId="5C5142C4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347B43AD" w14:textId="5218EC18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21263B26" w14:textId="07665811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7C4D29B6" w14:textId="7777777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4970DE99" w14:textId="2CE1C2D1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What education requirements are needed to advance in this job/career area?</w:t>
      </w:r>
    </w:p>
    <w:p w14:paraId="6BFB9D12" w14:textId="4CA2A0C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15FEDD85" w14:textId="28D07762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6080B1EE" w14:textId="58AAF7B9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31EE59D0" w14:textId="667F51AB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3D6CEF6D" w14:textId="772F5550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6DE8E83A" w14:textId="77777777" w:rsidR="003935AA" w:rsidRPr="00FD1438" w:rsidRDefault="003935AA" w:rsidP="003935AA">
      <w:pPr>
        <w:spacing w:after="0" w:line="276" w:lineRule="auto"/>
        <w:ind w:left="1440"/>
        <w:rPr>
          <w:rFonts w:cstheme="minorHAnsi"/>
          <w:sz w:val="24"/>
          <w:szCs w:val="24"/>
        </w:rPr>
      </w:pPr>
    </w:p>
    <w:p w14:paraId="0A187990" w14:textId="77777777" w:rsidR="00203D1A" w:rsidRPr="00FD1438" w:rsidRDefault="00203D1A">
      <w:pPr>
        <w:numPr>
          <w:ilvl w:val="2"/>
          <w:numId w:val="2"/>
        </w:numPr>
        <w:spacing w:after="0" w:line="276" w:lineRule="auto"/>
        <w:ind w:left="1440" w:hanging="360"/>
        <w:rPr>
          <w:rFonts w:cstheme="minorHAnsi"/>
          <w:sz w:val="24"/>
          <w:szCs w:val="24"/>
        </w:rPr>
      </w:pPr>
      <w:r w:rsidRPr="00FD1438">
        <w:rPr>
          <w:rFonts w:cstheme="minorHAnsi"/>
          <w:sz w:val="24"/>
          <w:szCs w:val="24"/>
        </w:rPr>
        <w:t>Are there intern or apprenticeship opportunities available to individuals interested in this job/career?</w:t>
      </w:r>
    </w:p>
    <w:p w14:paraId="68EFE9A1" w14:textId="77777777" w:rsidR="00C26FB4" w:rsidRPr="00FD1438" w:rsidRDefault="00C26FB4" w:rsidP="00C26FB4">
      <w:pPr>
        <w:rPr>
          <w:rFonts w:cstheme="minorHAnsi"/>
          <w:sz w:val="24"/>
          <w:szCs w:val="24"/>
        </w:rPr>
      </w:pPr>
    </w:p>
    <w:sectPr w:rsidR="00C26FB4" w:rsidRPr="00FD1438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E11B5" w14:textId="77777777" w:rsidR="00530246" w:rsidRDefault="00530246" w:rsidP="00CD71D0">
      <w:pPr>
        <w:spacing w:after="0" w:line="240" w:lineRule="auto"/>
      </w:pPr>
      <w:r>
        <w:separator/>
      </w:r>
    </w:p>
  </w:endnote>
  <w:endnote w:type="continuationSeparator" w:id="0">
    <w:p w14:paraId="5C77E345" w14:textId="77777777" w:rsidR="00530246" w:rsidRDefault="00530246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EAB6C0C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FD1438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7E812" w14:textId="77777777" w:rsidR="00530246" w:rsidRDefault="00530246" w:rsidP="00CD71D0">
      <w:pPr>
        <w:spacing w:after="0" w:line="240" w:lineRule="auto"/>
      </w:pPr>
      <w:r>
        <w:separator/>
      </w:r>
    </w:p>
  </w:footnote>
  <w:footnote w:type="continuationSeparator" w:id="0">
    <w:p w14:paraId="40604432" w14:textId="77777777" w:rsidR="00530246" w:rsidRDefault="00530246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613131C0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3935AA">
      <w:t xml:space="preserve">Guided </w:t>
    </w:r>
    <w:r w:rsidR="00C26FB4">
      <w:t>Notes</w:t>
    </w:r>
    <w:r w:rsidR="00027680">
      <w:t xml:space="preserve"> </w:t>
    </w:r>
    <w:r w:rsidR="00027680">
      <w:tab/>
    </w:r>
    <w:fldSimple w:instr=" STYLEREF  Title  \* MERGEFORMAT ">
      <w:r w:rsidR="00FD1438">
        <w:rPr>
          <w:noProof/>
        </w:rPr>
        <w:t>Introduction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0"/>
  </w:num>
  <w:num w:numId="2" w16cid:durableId="439028108">
    <w:abstractNumId w:val="31"/>
  </w:num>
  <w:num w:numId="3" w16cid:durableId="1923030001">
    <w:abstractNumId w:val="13"/>
  </w:num>
  <w:num w:numId="4" w16cid:durableId="321280462">
    <w:abstractNumId w:val="20"/>
  </w:num>
  <w:num w:numId="5" w16cid:durableId="1879008777">
    <w:abstractNumId w:val="11"/>
  </w:num>
  <w:num w:numId="6" w16cid:durableId="609364488">
    <w:abstractNumId w:val="0"/>
  </w:num>
  <w:num w:numId="7" w16cid:durableId="894436712">
    <w:abstractNumId w:val="26"/>
  </w:num>
  <w:num w:numId="8" w16cid:durableId="329721214">
    <w:abstractNumId w:val="29"/>
  </w:num>
  <w:num w:numId="9" w16cid:durableId="308100256">
    <w:abstractNumId w:val="17"/>
  </w:num>
  <w:num w:numId="10" w16cid:durableId="279192721">
    <w:abstractNumId w:val="32"/>
  </w:num>
  <w:num w:numId="11" w16cid:durableId="2071029530">
    <w:abstractNumId w:val="15"/>
  </w:num>
  <w:num w:numId="12" w16cid:durableId="318536800">
    <w:abstractNumId w:val="4"/>
  </w:num>
  <w:num w:numId="13" w16cid:durableId="897787494">
    <w:abstractNumId w:val="18"/>
  </w:num>
  <w:num w:numId="14" w16cid:durableId="1081097710">
    <w:abstractNumId w:val="30"/>
  </w:num>
  <w:num w:numId="15" w16cid:durableId="435516632">
    <w:abstractNumId w:val="35"/>
  </w:num>
  <w:num w:numId="16" w16cid:durableId="1523280971">
    <w:abstractNumId w:val="25"/>
  </w:num>
  <w:num w:numId="17" w16cid:durableId="1118179687">
    <w:abstractNumId w:val="7"/>
  </w:num>
  <w:num w:numId="18" w16cid:durableId="1134058647">
    <w:abstractNumId w:val="6"/>
  </w:num>
  <w:num w:numId="19" w16cid:durableId="1737243740">
    <w:abstractNumId w:val="21"/>
  </w:num>
  <w:num w:numId="20" w16cid:durableId="1390764550">
    <w:abstractNumId w:val="8"/>
  </w:num>
  <w:num w:numId="21" w16cid:durableId="969941805">
    <w:abstractNumId w:val="14"/>
  </w:num>
  <w:num w:numId="22" w16cid:durableId="526482611">
    <w:abstractNumId w:val="19"/>
  </w:num>
  <w:num w:numId="23" w16cid:durableId="919023576">
    <w:abstractNumId w:val="28"/>
  </w:num>
  <w:num w:numId="24" w16cid:durableId="599026891">
    <w:abstractNumId w:val="16"/>
  </w:num>
  <w:num w:numId="25" w16cid:durableId="1735274179">
    <w:abstractNumId w:val="9"/>
  </w:num>
  <w:num w:numId="26" w16cid:durableId="545877169">
    <w:abstractNumId w:val="24"/>
  </w:num>
  <w:num w:numId="27" w16cid:durableId="229003513">
    <w:abstractNumId w:val="5"/>
  </w:num>
  <w:num w:numId="28" w16cid:durableId="564419529">
    <w:abstractNumId w:val="1"/>
  </w:num>
  <w:num w:numId="29" w16cid:durableId="1808207550">
    <w:abstractNumId w:val="12"/>
  </w:num>
  <w:num w:numId="30" w16cid:durableId="1048334838">
    <w:abstractNumId w:val="22"/>
  </w:num>
  <w:num w:numId="31" w16cid:durableId="219218912">
    <w:abstractNumId w:val="33"/>
  </w:num>
  <w:num w:numId="32" w16cid:durableId="1714572594">
    <w:abstractNumId w:val="23"/>
  </w:num>
  <w:num w:numId="33" w16cid:durableId="1154906139">
    <w:abstractNumId w:val="27"/>
  </w:num>
  <w:num w:numId="34" w16cid:durableId="2110352534">
    <w:abstractNumId w:val="3"/>
  </w:num>
  <w:num w:numId="35" w16cid:durableId="23099109">
    <w:abstractNumId w:val="2"/>
  </w:num>
  <w:num w:numId="36" w16cid:durableId="90512182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6CF0"/>
    <w:rsid w:val="002673B6"/>
    <w:rsid w:val="002C28D2"/>
    <w:rsid w:val="002C4211"/>
    <w:rsid w:val="002E0F41"/>
    <w:rsid w:val="002F5AAD"/>
    <w:rsid w:val="003935AA"/>
    <w:rsid w:val="003A273B"/>
    <w:rsid w:val="003C5B2F"/>
    <w:rsid w:val="003D08B5"/>
    <w:rsid w:val="00424DEC"/>
    <w:rsid w:val="004337D6"/>
    <w:rsid w:val="00464C0D"/>
    <w:rsid w:val="004A29E8"/>
    <w:rsid w:val="00530246"/>
    <w:rsid w:val="0055380D"/>
    <w:rsid w:val="00557E8E"/>
    <w:rsid w:val="005629A8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ED0330"/>
    <w:rsid w:val="00F44C6A"/>
    <w:rsid w:val="00F87DA4"/>
    <w:rsid w:val="00FD1438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438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FD14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4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14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FD14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1438"/>
  </w:style>
  <w:style w:type="paragraph" w:styleId="ListParagraph">
    <w:name w:val="List Paragraph"/>
    <w:basedOn w:val="Normal"/>
    <w:uiPriority w:val="34"/>
    <w:qFormat/>
    <w:rsid w:val="00FD143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D143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D1438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D1438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438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FD1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438"/>
  </w:style>
  <w:style w:type="paragraph" w:styleId="Footer">
    <w:name w:val="footer"/>
    <w:basedOn w:val="Normal"/>
    <w:link w:val="FooterChar"/>
    <w:uiPriority w:val="99"/>
    <w:unhideWhenUsed/>
    <w:rsid w:val="00FD1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438"/>
  </w:style>
  <w:style w:type="character" w:customStyle="1" w:styleId="Heading2Char">
    <w:name w:val="Heading 2 Char"/>
    <w:basedOn w:val="DefaultParagraphFont"/>
    <w:link w:val="Heading2"/>
    <w:uiPriority w:val="9"/>
    <w:rsid w:val="00FD1438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D1438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FD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D14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1438"/>
    <w:rPr>
      <w:color w:val="605E5C"/>
      <w:shd w:val="clear" w:color="auto" w:fill="E1DFDD"/>
    </w:rPr>
  </w:style>
  <w:style w:type="paragraph" w:customStyle="1" w:styleId="Default">
    <w:name w:val="Default"/>
    <w:rsid w:val="00FD1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FD14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14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14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4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43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D14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2</TotalTime>
  <Pages>4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4</cp:revision>
  <dcterms:created xsi:type="dcterms:W3CDTF">2022-08-02T13:42:00Z</dcterms:created>
  <dcterms:modified xsi:type="dcterms:W3CDTF">2022-08-05T00:24:00Z</dcterms:modified>
</cp:coreProperties>
</file>